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Berufskolleg Erkelenz Neubau Maschinenhalle - Fliesenarbeiten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01-2026/37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Anbau Maschinenhalle Berufskolleg Erkelenz - Fliesenarbeiten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